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15426" w14:textId="0DD0108C" w:rsidR="00EE393D" w:rsidRDefault="00A84711" w:rsidP="00EE393D">
      <w:pPr>
        <w:pStyle w:val="Heading1"/>
      </w:pPr>
      <w:r>
        <w:t>REMOTE CONTROLLED VIDEO SYSTEM</w:t>
      </w:r>
    </w:p>
    <w:p w14:paraId="1145E8D6" w14:textId="1CFBF0D0" w:rsidR="005D5EC9" w:rsidRDefault="000B0302" w:rsidP="005D5EC9">
      <w:r>
        <w:t xml:space="preserve">Effective: </w:t>
      </w:r>
      <w:r w:rsidR="00E4152A">
        <w:t>November</w:t>
      </w:r>
      <w:r>
        <w:t xml:space="preserve"> 1, 20</w:t>
      </w:r>
      <w:r w:rsidR="001B6A42">
        <w:t>2</w:t>
      </w:r>
      <w:r w:rsidR="00E4152A">
        <w:t>3</w:t>
      </w:r>
    </w:p>
    <w:p w14:paraId="106E6CE6" w14:textId="7F5FC2F8" w:rsidR="00C42695" w:rsidRDefault="00C42695" w:rsidP="00FB7C6C">
      <w:r>
        <w:t>892.0</w:t>
      </w:r>
      <w:r w:rsidR="007206F0">
        <w:t>8</w:t>
      </w:r>
      <w:r>
        <w:t>TS</w:t>
      </w:r>
    </w:p>
    <w:p w14:paraId="2725A54E" w14:textId="77777777" w:rsidR="00FB7C6C" w:rsidRDefault="00FB7C6C" w:rsidP="00FB7C6C"/>
    <w:p w14:paraId="6A437301" w14:textId="77777777" w:rsidR="00FB7C6C" w:rsidRPr="00312EC4" w:rsidRDefault="00FB7C6C" w:rsidP="00FB7C6C">
      <w:pPr>
        <w:rPr>
          <w:u w:val="single"/>
        </w:rPr>
      </w:pPr>
      <w:r w:rsidRPr="00312EC4">
        <w:rPr>
          <w:u w:val="single"/>
        </w:rPr>
        <w:t>Description.</w:t>
      </w:r>
    </w:p>
    <w:p w14:paraId="389FED1E" w14:textId="77777777" w:rsidR="00FB7C6C" w:rsidRDefault="00FB7C6C" w:rsidP="00FB7C6C">
      <w:pPr>
        <w:rPr>
          <w:szCs w:val="22"/>
        </w:rPr>
      </w:pPr>
      <w:r w:rsidRPr="00DC7EA1">
        <w:rPr>
          <w:szCs w:val="22"/>
        </w:rPr>
        <w:t>This work shall consist of furnishing and installing an IP based remote controlled</w:t>
      </w:r>
      <w:r>
        <w:rPr>
          <w:szCs w:val="22"/>
        </w:rPr>
        <w:t xml:space="preserve"> </w:t>
      </w:r>
      <w:r w:rsidRPr="00DC7EA1">
        <w:rPr>
          <w:szCs w:val="22"/>
        </w:rPr>
        <w:t>video system at a location designated by the Traffic Engineer. The work shall</w:t>
      </w:r>
      <w:r>
        <w:rPr>
          <w:szCs w:val="22"/>
        </w:rPr>
        <w:t xml:space="preserve"> </w:t>
      </w:r>
      <w:r w:rsidRPr="00DC7EA1">
        <w:rPr>
          <w:szCs w:val="22"/>
        </w:rPr>
        <w:t>include a color camera, dome assembly, all mounting hardware, connectors, cables,</w:t>
      </w:r>
      <w:r>
        <w:rPr>
          <w:szCs w:val="22"/>
        </w:rPr>
        <w:t xml:space="preserve"> </w:t>
      </w:r>
      <w:r w:rsidRPr="00DC7EA1">
        <w:rPr>
          <w:szCs w:val="22"/>
        </w:rPr>
        <w:t>power injectors, and related equipment necessary to complete the installation according</w:t>
      </w:r>
      <w:r>
        <w:rPr>
          <w:szCs w:val="22"/>
        </w:rPr>
        <w:t xml:space="preserve"> </w:t>
      </w:r>
      <w:r w:rsidRPr="00DC7EA1">
        <w:rPr>
          <w:szCs w:val="22"/>
        </w:rPr>
        <w:t xml:space="preserve">to the manufacturer’s specifications.  </w:t>
      </w:r>
      <w:r>
        <w:rPr>
          <w:szCs w:val="22"/>
        </w:rPr>
        <w:t>Any licensing required</w:t>
      </w:r>
      <w:r w:rsidRPr="00DC7EA1">
        <w:rPr>
          <w:szCs w:val="22"/>
        </w:rPr>
        <w:t xml:space="preserve"> for adding the camera to the CENTRACS CCTV VIDEO MODULE </w:t>
      </w:r>
      <w:r>
        <w:rPr>
          <w:szCs w:val="22"/>
        </w:rPr>
        <w:t xml:space="preserve">will be provided by The Department. Configuration of the camera into the centralized system shall be part of this pay item. </w:t>
      </w:r>
    </w:p>
    <w:p w14:paraId="6A58661F" w14:textId="77777777" w:rsidR="00FB7C6C" w:rsidRPr="00DC7EA1" w:rsidRDefault="00FB7C6C" w:rsidP="00FB7C6C">
      <w:pPr>
        <w:rPr>
          <w:szCs w:val="22"/>
        </w:rPr>
      </w:pPr>
    </w:p>
    <w:p w14:paraId="5C52A560" w14:textId="77777777" w:rsidR="00FB7C6C" w:rsidRPr="00312EC4" w:rsidRDefault="00FB7C6C" w:rsidP="00FB7C6C">
      <w:pPr>
        <w:rPr>
          <w:u w:val="single"/>
        </w:rPr>
      </w:pPr>
      <w:r w:rsidRPr="00312EC4">
        <w:rPr>
          <w:u w:val="single"/>
        </w:rPr>
        <w:t>Materials.</w:t>
      </w:r>
    </w:p>
    <w:p w14:paraId="699F4637" w14:textId="77777777" w:rsidR="00FB7C6C" w:rsidRDefault="00FB7C6C" w:rsidP="00FB7C6C">
      <w:r w:rsidRPr="000B32D4">
        <w:t>The PTZ camera shall be one of the following approved models:</w:t>
      </w:r>
    </w:p>
    <w:p w14:paraId="1E558CDD" w14:textId="77777777" w:rsidR="00FB7C6C" w:rsidRPr="000B32D4" w:rsidRDefault="00FB7C6C" w:rsidP="00FB7C6C"/>
    <w:p w14:paraId="5309CECE" w14:textId="77777777" w:rsidR="00FB7C6C" w:rsidRDefault="00FB7C6C" w:rsidP="00FB7C6C">
      <w:r w:rsidRPr="000B32D4">
        <w:t>- TKH Security Solutions PD1103Z2-E</w:t>
      </w:r>
    </w:p>
    <w:p w14:paraId="3A4F8A7B" w14:textId="77777777" w:rsidR="00FB7C6C" w:rsidRPr="000B32D4" w:rsidRDefault="00FB7C6C" w:rsidP="00FB7C6C"/>
    <w:p w14:paraId="18805BC4" w14:textId="77777777" w:rsidR="00FB7C6C" w:rsidRDefault="00FB7C6C" w:rsidP="00FB7C6C">
      <w:r w:rsidRPr="000B32D4">
        <w:t>- AXIS Q60</w:t>
      </w:r>
      <w:r>
        <w:t>7</w:t>
      </w:r>
      <w:r w:rsidRPr="000B32D4">
        <w:t>5-E</w:t>
      </w:r>
    </w:p>
    <w:p w14:paraId="0F4D21D5" w14:textId="77777777" w:rsidR="00FB7C6C" w:rsidRPr="000B32D4" w:rsidRDefault="00FB7C6C" w:rsidP="00FB7C6C"/>
    <w:p w14:paraId="1D17A1A0" w14:textId="77777777" w:rsidR="00FB7C6C" w:rsidRDefault="00FB7C6C" w:rsidP="00FB7C6C">
      <w:r w:rsidRPr="000B32D4">
        <w:t>- Cohu 4220HD</w:t>
      </w:r>
    </w:p>
    <w:p w14:paraId="2EA04846" w14:textId="77777777" w:rsidR="00FB7C6C" w:rsidRPr="000B32D4" w:rsidRDefault="00FB7C6C" w:rsidP="00FB7C6C"/>
    <w:p w14:paraId="56017467" w14:textId="77777777" w:rsidR="00FB7C6C" w:rsidRPr="000B32D4" w:rsidRDefault="00FB7C6C" w:rsidP="00FB7C6C">
      <w:r w:rsidRPr="000B32D4">
        <w:t>The Contractor shall furnish the required number of power injectors for the camera</w:t>
      </w:r>
      <w:r>
        <w:t xml:space="preserve"> </w:t>
      </w:r>
      <w:r w:rsidRPr="000B32D4">
        <w:t>make and model selected, including operation of the camera heater, as well as all</w:t>
      </w:r>
      <w:r>
        <w:t xml:space="preserve"> </w:t>
      </w:r>
      <w:r w:rsidRPr="000B32D4">
        <w:t>required mounting hardware, connectors, patch cables, and power supplies.</w:t>
      </w:r>
      <w:r>
        <w:t xml:space="preserve"> </w:t>
      </w:r>
      <w:r w:rsidRPr="000B32D4">
        <w:t>The system shall have anonymous FTP capabilities disabled by the vendor/equipment</w:t>
      </w:r>
      <w:r>
        <w:t xml:space="preserve"> </w:t>
      </w:r>
      <w:r w:rsidRPr="000B32D4">
        <w:t>supplier or provide a feature for the user to disable the functionality through the</w:t>
      </w:r>
      <w:r>
        <w:t xml:space="preserve"> </w:t>
      </w:r>
      <w:r w:rsidRPr="000B32D4">
        <w:t>standard internal menu.</w:t>
      </w:r>
    </w:p>
    <w:p w14:paraId="10DB7E7E" w14:textId="77777777" w:rsidR="00FB7C6C" w:rsidRDefault="00FB7C6C" w:rsidP="00FB7C6C"/>
    <w:p w14:paraId="4F9070E7" w14:textId="77777777" w:rsidR="00FB7C6C" w:rsidRPr="00312EC4" w:rsidRDefault="00FB7C6C" w:rsidP="00FB7C6C">
      <w:pPr>
        <w:rPr>
          <w:u w:val="single"/>
        </w:rPr>
      </w:pPr>
      <w:r>
        <w:rPr>
          <w:u w:val="single"/>
        </w:rPr>
        <w:t>Installation</w:t>
      </w:r>
      <w:r w:rsidRPr="00312EC4">
        <w:rPr>
          <w:u w:val="single"/>
        </w:rPr>
        <w:t>.</w:t>
      </w:r>
    </w:p>
    <w:p w14:paraId="7348328B" w14:textId="77777777" w:rsidR="00FB7C6C" w:rsidRPr="000B32D4" w:rsidRDefault="00FB7C6C" w:rsidP="00FB7C6C">
      <w:r w:rsidRPr="000B32D4">
        <w:t>The camera shall be installed as shown on the plans, either on the</w:t>
      </w:r>
      <w:r>
        <w:t xml:space="preserve"> </w:t>
      </w:r>
      <w:r w:rsidRPr="000B32D4">
        <w:t>luminaire arm near the luminaire, or on the combination mast arm assembly pole,</w:t>
      </w:r>
      <w:r>
        <w:t xml:space="preserve"> </w:t>
      </w:r>
      <w:r w:rsidRPr="000B32D4">
        <w:t>angled toward the center of the intersection using a mounting bracket compatible with</w:t>
      </w:r>
      <w:r>
        <w:t xml:space="preserve"> </w:t>
      </w:r>
      <w:r w:rsidRPr="000B32D4">
        <w:t>the camera and procured from one of the approved camera manufacturers. When</w:t>
      </w:r>
      <w:r>
        <w:t xml:space="preserve"> </w:t>
      </w:r>
      <w:r w:rsidRPr="000B32D4">
        <w:t>installed on the pole, the camera shall be mounted to provide a minimum of 12 inches</w:t>
      </w:r>
      <w:r>
        <w:t xml:space="preserve"> </w:t>
      </w:r>
      <w:r w:rsidRPr="000B32D4">
        <w:t>clear space between face of the pole and the camera housing. When installed on the</w:t>
      </w:r>
      <w:r>
        <w:t xml:space="preserve"> </w:t>
      </w:r>
      <w:r w:rsidRPr="000B32D4">
        <w:t>luminaire arm, the camera shall be installed with a 30-degree tilt-adjustable bracket.</w:t>
      </w:r>
      <w:r>
        <w:t xml:space="preserve"> </w:t>
      </w:r>
      <w:r w:rsidRPr="000B32D4">
        <w:t>The camera and any external hardware and housing shall be installed with stainless</w:t>
      </w:r>
    </w:p>
    <w:p w14:paraId="33C7FC87" w14:textId="77777777" w:rsidR="00FB7C6C" w:rsidRDefault="00FB7C6C" w:rsidP="00FB7C6C">
      <w:r w:rsidRPr="000B32D4">
        <w:t>steel straps.</w:t>
      </w:r>
    </w:p>
    <w:p w14:paraId="1A2F8E9A" w14:textId="77777777" w:rsidR="00FB7C6C" w:rsidRPr="000B32D4" w:rsidRDefault="00FB7C6C" w:rsidP="00FB7C6C"/>
    <w:p w14:paraId="2D7E6F55" w14:textId="77777777" w:rsidR="00FB7C6C" w:rsidRPr="000B32D4" w:rsidRDefault="00FB7C6C" w:rsidP="00FB7C6C">
      <w:r w:rsidRPr="000B32D4">
        <w:t>All holes drilled into signal poles, mast arms, or posts shall require rubber grommets to</w:t>
      </w:r>
    </w:p>
    <w:p w14:paraId="6681CAFF" w14:textId="77777777" w:rsidR="00FB7C6C" w:rsidRDefault="00FB7C6C" w:rsidP="00FB7C6C">
      <w:r w:rsidRPr="000B32D4">
        <w:t>prevent the chafing of wires.</w:t>
      </w:r>
    </w:p>
    <w:p w14:paraId="1C557E8B" w14:textId="77777777" w:rsidR="00FB7C6C" w:rsidRPr="000B32D4" w:rsidRDefault="00FB7C6C" w:rsidP="00FB7C6C"/>
    <w:p w14:paraId="16E44F2C" w14:textId="77777777" w:rsidR="00FB7C6C" w:rsidRDefault="00FB7C6C" w:rsidP="00FB7C6C">
      <w:r w:rsidRPr="000B32D4">
        <w:t>The Contractor shall contact the Traffic Engineer prior to installing the camera and</w:t>
      </w:r>
      <w:r>
        <w:t xml:space="preserve"> </w:t>
      </w:r>
      <w:r w:rsidRPr="000B32D4">
        <w:t>associated wiring, to receive final approval on the camera location.</w:t>
      </w:r>
      <w:r>
        <w:t xml:space="preserve"> </w:t>
      </w:r>
      <w:r w:rsidRPr="000B32D4">
        <w:t>If the Remote Controlled Video System will be connected to the Gigabit Ethernet</w:t>
      </w:r>
      <w:r>
        <w:t xml:space="preserve"> </w:t>
      </w:r>
      <w:r w:rsidRPr="000B32D4">
        <w:t>network, then a Layer II (Datalink) Switch and/or a Layer III (Network) Switch shall be</w:t>
      </w:r>
      <w:r>
        <w:t xml:space="preserve"> </w:t>
      </w:r>
      <w:r w:rsidRPr="000B32D4">
        <w:t>required. Layer II and Layer III switches shall be installed as shown on the plans.</w:t>
      </w:r>
      <w:r w:rsidRPr="00046D65">
        <w:t xml:space="preserve"> Contractor to coordinate with IDOT Electric Maintenance Contractor and Network </w:t>
      </w:r>
      <w:r w:rsidRPr="00046D65">
        <w:lastRenderedPageBreak/>
        <w:t>engineer for proper set up and IP configuration.</w:t>
      </w:r>
      <w:r>
        <w:t xml:space="preserve"> The remote controlled video system shall be warrantied, free from material and workmanship defects for a period of three years from final acceptance.</w:t>
      </w:r>
    </w:p>
    <w:p w14:paraId="4FBE190F" w14:textId="77777777" w:rsidR="00FB7C6C" w:rsidRDefault="00FB7C6C" w:rsidP="00FB7C6C"/>
    <w:p w14:paraId="4AD438A1" w14:textId="77777777" w:rsidR="00FB7C6C" w:rsidRPr="00312EC4" w:rsidRDefault="00FB7C6C" w:rsidP="00FB7C6C">
      <w:pPr>
        <w:rPr>
          <w:u w:val="single"/>
        </w:rPr>
      </w:pPr>
      <w:r w:rsidRPr="00312EC4">
        <w:rPr>
          <w:u w:val="single"/>
        </w:rPr>
        <w:t xml:space="preserve">Basis of Payment.  </w:t>
      </w:r>
    </w:p>
    <w:p w14:paraId="4A8D4CB5" w14:textId="77777777" w:rsidR="00FB7C6C" w:rsidRPr="00DC7EA1" w:rsidRDefault="00FB7C6C" w:rsidP="00FB7C6C">
      <w:r w:rsidRPr="00A84711">
        <w:rPr>
          <w:szCs w:val="22"/>
        </w:rPr>
        <w:t xml:space="preserve">This work will be paid for at the contract unit price per each for REMOTE CONTROLLED VIDEO SYSTEM, </w:t>
      </w:r>
      <w:r w:rsidRPr="00DC7EA1">
        <w:t>The unit price shall include all associated</w:t>
      </w:r>
      <w:r>
        <w:t xml:space="preserve"> </w:t>
      </w:r>
      <w:r w:rsidRPr="00DC7EA1">
        <w:t>equipment, hardware, cables, materials and labor required to install the complete system in</w:t>
      </w:r>
      <w:r>
        <w:t xml:space="preserve"> </w:t>
      </w:r>
      <w:r w:rsidRPr="00DC7EA1">
        <w:t>place and in operation to the satisfaction of the Traffic Engineer.</w:t>
      </w:r>
      <w:r>
        <w:t xml:space="preserve"> </w:t>
      </w:r>
      <w:r w:rsidRPr="00DC7EA1">
        <w:t>The OUTDOOR RATED NETWORK cable from the traffic signal cabinet will be paid for</w:t>
      </w:r>
      <w:r>
        <w:t xml:space="preserve"> </w:t>
      </w:r>
      <w:r w:rsidRPr="00DC7EA1">
        <w:t>separately. If required, the LAYER II (DATALINK) SWITCH and/or the LAYER III</w:t>
      </w:r>
    </w:p>
    <w:p w14:paraId="29C49BE3" w14:textId="77777777" w:rsidR="00FB7C6C" w:rsidRPr="00046D65" w:rsidRDefault="00FB7C6C" w:rsidP="00FB7C6C">
      <w:r w:rsidRPr="00DC7EA1">
        <w:t>(NETWORK) SWITCH will be paid for separately.</w:t>
      </w:r>
    </w:p>
    <w:p w14:paraId="12B3C23F" w14:textId="54ADF6F8" w:rsidR="009F2A27" w:rsidRPr="00A84711" w:rsidRDefault="009F2A27" w:rsidP="009F2A27">
      <w:pPr>
        <w:rPr>
          <w:rFonts w:cs="Arial"/>
          <w:szCs w:val="22"/>
        </w:rPr>
      </w:pPr>
    </w:p>
    <w:p w14:paraId="70F77A7A" w14:textId="152F9453" w:rsidR="00EE393D" w:rsidRDefault="00EE393D" w:rsidP="002C56D0"/>
    <w:sectPr w:rsidR="00EE393D" w:rsidSect="00453A1F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BA9" w14:textId="77777777" w:rsidR="00CF6CFD" w:rsidRDefault="00CF6CFD" w:rsidP="00023F30">
      <w:r>
        <w:separator/>
      </w:r>
    </w:p>
  </w:endnote>
  <w:endnote w:type="continuationSeparator" w:id="0">
    <w:p w14:paraId="764FBF74" w14:textId="77777777" w:rsidR="00CF6CFD" w:rsidRDefault="00CF6CFD" w:rsidP="0002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992C" w14:textId="77777777" w:rsidR="00CF6CFD" w:rsidRDefault="00CF6CFD" w:rsidP="00023F30">
      <w:r>
        <w:separator/>
      </w:r>
    </w:p>
  </w:footnote>
  <w:footnote w:type="continuationSeparator" w:id="0">
    <w:p w14:paraId="4D1E3BEC" w14:textId="77777777" w:rsidR="00CF6CFD" w:rsidRDefault="00CF6CFD" w:rsidP="00023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7582C"/>
    <w:multiLevelType w:val="hybridMultilevel"/>
    <w:tmpl w:val="3D34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67E6D"/>
    <w:multiLevelType w:val="multilevel"/>
    <w:tmpl w:val="DF287BC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" w15:restartNumberingAfterBreak="0">
    <w:nsid w:val="55A5686E"/>
    <w:multiLevelType w:val="hybridMultilevel"/>
    <w:tmpl w:val="B47C91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4881934">
    <w:abstractNumId w:val="1"/>
  </w:num>
  <w:num w:numId="2" w16cid:durableId="43867580">
    <w:abstractNumId w:val="2"/>
  </w:num>
  <w:num w:numId="3" w16cid:durableId="1554806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93D"/>
    <w:rsid w:val="00004BD3"/>
    <w:rsid w:val="00012CA4"/>
    <w:rsid w:val="0001724C"/>
    <w:rsid w:val="00023F30"/>
    <w:rsid w:val="00025B28"/>
    <w:rsid w:val="00046D65"/>
    <w:rsid w:val="000668BF"/>
    <w:rsid w:val="00082C79"/>
    <w:rsid w:val="000906D7"/>
    <w:rsid w:val="000B0302"/>
    <w:rsid w:val="000B6270"/>
    <w:rsid w:val="001B57C0"/>
    <w:rsid w:val="001B6A42"/>
    <w:rsid w:val="001C49D4"/>
    <w:rsid w:val="00232A25"/>
    <w:rsid w:val="002A20CA"/>
    <w:rsid w:val="002A4202"/>
    <w:rsid w:val="002A632C"/>
    <w:rsid w:val="002B2B9C"/>
    <w:rsid w:val="002C11C9"/>
    <w:rsid w:val="002C56D0"/>
    <w:rsid w:val="002E6ACA"/>
    <w:rsid w:val="00324178"/>
    <w:rsid w:val="0037793F"/>
    <w:rsid w:val="0038701C"/>
    <w:rsid w:val="00421050"/>
    <w:rsid w:val="0042701F"/>
    <w:rsid w:val="0045231D"/>
    <w:rsid w:val="00453A1F"/>
    <w:rsid w:val="00472C00"/>
    <w:rsid w:val="004D62C7"/>
    <w:rsid w:val="004E47A6"/>
    <w:rsid w:val="00500B90"/>
    <w:rsid w:val="00543CC6"/>
    <w:rsid w:val="005518C8"/>
    <w:rsid w:val="0056392B"/>
    <w:rsid w:val="00590146"/>
    <w:rsid w:val="005D5EC9"/>
    <w:rsid w:val="005F7BA4"/>
    <w:rsid w:val="00607774"/>
    <w:rsid w:val="0068475D"/>
    <w:rsid w:val="006A4A44"/>
    <w:rsid w:val="006D4A33"/>
    <w:rsid w:val="007206F0"/>
    <w:rsid w:val="00747DEE"/>
    <w:rsid w:val="007573F9"/>
    <w:rsid w:val="00757AF8"/>
    <w:rsid w:val="00770C90"/>
    <w:rsid w:val="007B5B03"/>
    <w:rsid w:val="007C2AA9"/>
    <w:rsid w:val="007C5C77"/>
    <w:rsid w:val="007E5739"/>
    <w:rsid w:val="0084748C"/>
    <w:rsid w:val="009135D4"/>
    <w:rsid w:val="00945A76"/>
    <w:rsid w:val="00970A9D"/>
    <w:rsid w:val="009F2A27"/>
    <w:rsid w:val="00A33F01"/>
    <w:rsid w:val="00A84711"/>
    <w:rsid w:val="00AE3BCA"/>
    <w:rsid w:val="00AF2EE7"/>
    <w:rsid w:val="00B07C22"/>
    <w:rsid w:val="00B278B1"/>
    <w:rsid w:val="00B61CB3"/>
    <w:rsid w:val="00B96FCF"/>
    <w:rsid w:val="00BD2D16"/>
    <w:rsid w:val="00BD7CFD"/>
    <w:rsid w:val="00C42695"/>
    <w:rsid w:val="00C65122"/>
    <w:rsid w:val="00CD7DC8"/>
    <w:rsid w:val="00CF6CFD"/>
    <w:rsid w:val="00D13DC5"/>
    <w:rsid w:val="00DC7EA1"/>
    <w:rsid w:val="00E211F6"/>
    <w:rsid w:val="00E4152A"/>
    <w:rsid w:val="00E42578"/>
    <w:rsid w:val="00E6030A"/>
    <w:rsid w:val="00EE393D"/>
    <w:rsid w:val="00EE677B"/>
    <w:rsid w:val="00F36CBD"/>
    <w:rsid w:val="00FB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AB1EC"/>
  <w15:docId w15:val="{C92E340C-49A7-4656-A533-67831EC5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A1F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453A1F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453A1F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53A1F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453A1F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EE393D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9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9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6A42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8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EB05B-EFDF-41F6-B31C-CB090377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22</TotalTime>
  <Pages>2</Pages>
  <Words>505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INSTALLATION (TRAFFIC SIGNALS)</vt:lpstr>
    </vt:vector>
  </TitlesOfParts>
  <Company>State of Illinois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INSTALLATION (TRAFFIC SIGNALS)</dc:title>
  <dc:subject>E 05/22/02  R 06/15/16</dc:subject>
  <dc:creator>Curryj</dc:creator>
  <cp:keywords>Traffic</cp:keywords>
  <dc:description/>
  <cp:lastModifiedBy>Butler, Nicholas J.</cp:lastModifiedBy>
  <cp:revision>10</cp:revision>
  <cp:lastPrinted>2020-01-09T21:08:00Z</cp:lastPrinted>
  <dcterms:created xsi:type="dcterms:W3CDTF">2022-08-15T16:33:00Z</dcterms:created>
  <dcterms:modified xsi:type="dcterms:W3CDTF">2023-06-21T18:24:00Z</dcterms:modified>
</cp:coreProperties>
</file>